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905B36">
        <w:rPr>
          <w:rFonts w:ascii="Times New Roman" w:hAnsi="Times New Roman"/>
          <w:b/>
          <w:kern w:val="36"/>
          <w:sz w:val="24"/>
          <w:szCs w:val="24"/>
          <w:lang w:eastAsia="en-US"/>
        </w:rPr>
        <w:t>30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D97C42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Документаций о закупке по запросу предложений,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Извещений о проведении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запроса предложений, Руководства по экспертной оценке, Документации о закупке конкурса и Извещений о проведении конкурса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в электронной форме</w:t>
      </w:r>
    </w:p>
    <w:p w:rsidR="00C450B3" w:rsidRPr="00651DF0" w:rsidRDefault="00C450B3" w:rsidP="00D97C42">
      <w:pPr>
        <w:spacing w:before="100" w:beforeAutospacing="1" w:after="105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905B36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13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05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905B36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13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05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6E5C7A" w:rsidRPr="003F39D0" w:rsidRDefault="006E5C7A" w:rsidP="006E5C7A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6E5C7A" w:rsidRPr="00415761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Закупочной 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6E5C7A" w:rsidRPr="00F14F10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 – Г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6E5C7A" w:rsidRPr="00CB5198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5E033B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Об утверждении Документаций о закупке по запросу предложений, Извещений о проведении запроса предложений, Руководства по экспертной оценке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0455A4">
        <w:rPr>
          <w:rFonts w:ascii="Times New Roman" w:hAnsi="Times New Roman"/>
          <w:sz w:val="24"/>
          <w:szCs w:val="24"/>
          <w:lang w:eastAsia="en-US"/>
        </w:rPr>
        <w:t xml:space="preserve">по лоту согласно приложению 1 к настоящему протоколу. 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Утвердить Документацию о закупке по запросу предложений, Извещений о проведении запроса предложений, Руководства по экспертной оценке</w:t>
      </w:r>
      <w:r w:rsidR="006E5C7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455A4">
        <w:rPr>
          <w:rFonts w:ascii="Times New Roman" w:hAnsi="Times New Roman"/>
          <w:sz w:val="24"/>
          <w:szCs w:val="24"/>
          <w:lang w:eastAsia="en-US"/>
        </w:rPr>
        <w:t>по лоту согласно приложению 1 к настоящему протоколу.</w:t>
      </w:r>
    </w:p>
    <w:p w:rsidR="000455A4" w:rsidRPr="00651DF0" w:rsidRDefault="000455A4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>» членов Закупочной комиссии.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«Против» «0» членов Закупочной комиссии.</w:t>
      </w:r>
    </w:p>
    <w:p w:rsidR="006E5C7A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«Воздержалось» «0» членов Закупочной комиссии.</w:t>
      </w:r>
      <w:r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E5C7A" w:rsidRPr="00651DF0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E5C7A" w:rsidRPr="00FC712B" w:rsidRDefault="006E5C7A" w:rsidP="006E5C7A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lastRenderedPageBreak/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6E5C7A" w:rsidRPr="005E033B" w:rsidTr="004E3C68">
        <w:trPr>
          <w:cantSplit/>
          <w:trHeight w:val="68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6E5C7A" w:rsidRPr="00D97C42" w:rsidRDefault="006E5C7A" w:rsidP="004E3C68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E5C7A" w:rsidRPr="005E033B" w:rsidTr="004E3C68">
        <w:trPr>
          <w:trHeight w:val="69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6E5C7A" w:rsidRPr="00480851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6E5C7A" w:rsidRPr="00CB5198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Default="00B426FA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30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13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мая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905B36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905B36" w:rsidRPr="00905B36" w:rsidRDefault="00905B36" w:rsidP="00905B3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05B36">
              <w:rPr>
                <w:rFonts w:ascii="Times New Roman" w:hAnsi="Times New Roman"/>
                <w:color w:val="000000"/>
                <w:sz w:val="20"/>
              </w:rPr>
              <w:t>081-0025113</w:t>
            </w:r>
          </w:p>
        </w:tc>
        <w:tc>
          <w:tcPr>
            <w:tcW w:w="7947" w:type="dxa"/>
          </w:tcPr>
          <w:p w:rsidR="00905B36" w:rsidRPr="00905B36" w:rsidRDefault="00905B36" w:rsidP="00905B3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05B36">
              <w:rPr>
                <w:rFonts w:ascii="Times New Roman" w:hAnsi="Times New Roman"/>
                <w:color w:val="000000"/>
                <w:sz w:val="20"/>
              </w:rPr>
              <w:t>Выполнение СМР (доп.объём) по титулу: Строительство 2КЛ-6 кВ ф.14409, ф.35322 ПС-353 (взамен существующих ВЛЗ-10 кВ ф.14409 ПС-353 ПК 5688+71,9, В ф.35322 ПС-353 ПК 5688+68,89) для освобождения земельного участка заявителя, в т.ч. ПИР, МО, г.о.Клин, ПК 5688+68,89, ПК 5688+71,9</w:t>
            </w:r>
          </w:p>
        </w:tc>
      </w:tr>
      <w:tr w:rsidR="00905B36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905B36" w:rsidRPr="00905B36" w:rsidRDefault="00905B36" w:rsidP="00905B3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05B36">
              <w:rPr>
                <w:rFonts w:ascii="Times New Roman" w:hAnsi="Times New Roman"/>
                <w:color w:val="000000"/>
                <w:sz w:val="20"/>
              </w:rPr>
              <w:t>081-0025153</w:t>
            </w:r>
          </w:p>
        </w:tc>
        <w:tc>
          <w:tcPr>
            <w:tcW w:w="7947" w:type="dxa"/>
          </w:tcPr>
          <w:p w:rsidR="00905B36" w:rsidRPr="00905B36" w:rsidRDefault="00905B36" w:rsidP="00905B3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05B36">
              <w:rPr>
                <w:rFonts w:ascii="Times New Roman" w:hAnsi="Times New Roman"/>
                <w:color w:val="000000"/>
                <w:sz w:val="20"/>
              </w:rPr>
              <w:t>Выполнение СМР, ПНР (доп.объём) по титулу: Строительство КЛ-6 кВ ПК 5733+65,1, КЛ-6 кВ 5733+84, КЛ-6 кВ ПК 5736+70, (взамен существующих ВЛЗ-10 кВ ф.14423 ПС-144 – ТП308 ПК 5733+65,1, ф.14415 ПС-144 – РП66 ПК 5733+84, ф.14415 ПС-144 – РП66 ПК 5736+70,3)(ВЛ-6кВ ф.14423 ПС-144 – ТП308 ПК 5733+65,1, ф.14415 ПС-144 – РП66 ПК 5733+84, ф.14415 ПС-144 – РП66 ПК 5736+70,3) для освобождения земельного участка заявителя, в т.ч. ПИР, МО, г.о. Клин, ПК 5733+65,1, ПК 5733+84, ПК 5736+70,3</w:t>
            </w:r>
          </w:p>
        </w:tc>
      </w:tr>
    </w:tbl>
    <w:p w:rsidR="00395376" w:rsidRDefault="00395376" w:rsidP="00FD3F4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043E27" w:rsidRDefault="003B4F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</w:t>
      </w: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3F39D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04DA8" w:rsidRDefault="00904DA8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30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04DFA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13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905B36">
        <w:rPr>
          <w:rFonts w:ascii="Times New Roman" w:hAnsi="Times New Roman"/>
          <w:i/>
          <w:sz w:val="22"/>
          <w:szCs w:val="24"/>
          <w:lang w:eastAsia="en-US"/>
        </w:rPr>
        <w:t>мая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80110E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3E1" w:rsidRDefault="002363E1" w:rsidP="00D84470">
      <w:r>
        <w:separator/>
      </w:r>
    </w:p>
  </w:endnote>
  <w:endnote w:type="continuationSeparator" w:id="0">
    <w:p w:rsidR="002363E1" w:rsidRDefault="002363E1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3E1" w:rsidRDefault="002363E1" w:rsidP="00D84470">
      <w:r>
        <w:separator/>
      </w:r>
    </w:p>
  </w:footnote>
  <w:footnote w:type="continuationSeparator" w:id="0">
    <w:p w:rsidR="002363E1" w:rsidRDefault="002363E1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5A4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3C4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3E1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77D5A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479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C7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9AB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4A0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A8"/>
    <w:rsid w:val="00904DFA"/>
    <w:rsid w:val="00904F0B"/>
    <w:rsid w:val="00905098"/>
    <w:rsid w:val="00905417"/>
    <w:rsid w:val="00905635"/>
    <w:rsid w:val="0090576E"/>
    <w:rsid w:val="00905859"/>
    <w:rsid w:val="009059C0"/>
    <w:rsid w:val="00905B36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6FE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4CB9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1E0D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82135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BE5BB-03CB-4214-B6F7-EF0ADF64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88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28</cp:revision>
  <cp:lastPrinted>2026-03-18T08:06:00Z</cp:lastPrinted>
  <dcterms:created xsi:type="dcterms:W3CDTF">2025-12-05T06:23:00Z</dcterms:created>
  <dcterms:modified xsi:type="dcterms:W3CDTF">2026-05-12T05:22:00Z</dcterms:modified>
</cp:coreProperties>
</file>